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4B5" w:rsidRPr="008978B2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7064B5" w:rsidRPr="008978B2" w:rsidRDefault="007064B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17.02.2017</w:t>
      </w:r>
    </w:p>
    <w:p w:rsidR="007064B5" w:rsidRPr="008978B2" w:rsidRDefault="007064B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7064B5" w:rsidRPr="008978B2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064B5" w:rsidRPr="008978B2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064B5" w:rsidRPr="008978B2" w:rsidRDefault="007064B5" w:rsidP="00DA080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7064B5" w:rsidRDefault="007064B5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064B5" w:rsidRPr="008978B2" w:rsidRDefault="007064B5" w:rsidP="00A513E1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Pr="00A513E1">
        <w:rPr>
          <w:rFonts w:ascii="Comic Sans MS" w:hAnsi="Comic Sans MS" w:cs="Calibri"/>
          <w:sz w:val="20"/>
          <w:szCs w:val="20"/>
        </w:rPr>
        <w:t>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7064B5" w:rsidRPr="008978B2" w:rsidRDefault="007064B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064B5" w:rsidRPr="008978B2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064B5" w:rsidRPr="008978B2" w:rsidRDefault="007064B5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064B5" w:rsidRPr="008978B2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7064B5" w:rsidRPr="008978B2" w:rsidRDefault="007064B5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064B5" w:rsidRPr="008978B2" w:rsidRDefault="007064B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064B5" w:rsidRPr="008978B2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“KELEBEĞİN OLUŞUMU 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drama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7064B5" w:rsidRPr="008978B2" w:rsidRDefault="007064B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064B5" w:rsidRPr="008978B2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7064B5" w:rsidRPr="008978B2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7064B5" w:rsidRPr="008978B2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7064B5" w:rsidRPr="008978B2" w:rsidRDefault="007064B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7064B5" w:rsidRPr="008978B2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7064B5" w:rsidRPr="008978B2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7064B5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064B5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064B5" w:rsidRPr="008978B2" w:rsidRDefault="007064B5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064B5" w:rsidRDefault="007064B5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064B5" w:rsidRDefault="007064B5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064B5" w:rsidRPr="009322A4" w:rsidRDefault="007064B5" w:rsidP="009322A4"/>
    <w:p w:rsidR="007064B5" w:rsidRDefault="007064B5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064B5" w:rsidRDefault="007064B5" w:rsidP="00521BB8">
      <w:pPr>
        <w:pStyle w:val="Subtitle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7064B5" w:rsidRDefault="007064B5" w:rsidP="00A513E1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KELEBEĞİN OLUŞUMU</w:t>
      </w:r>
    </w:p>
    <w:p w:rsidR="007064B5" w:rsidRPr="00436F22" w:rsidRDefault="007064B5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Drama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 büyük grup -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7064B5" w:rsidRDefault="007064B5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7064B5" w:rsidRPr="00BB3A48" w:rsidRDefault="007064B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9pt;margin-top:3.9pt;width:390.25pt;height:40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">
            <v:textbox>
              <w:txbxContent>
                <w:p w:rsidR="007064B5" w:rsidRDefault="007064B5" w:rsidP="00A5408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7064B5" w:rsidRPr="00395C6B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41D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KELEBEĞİN OLUŞUMU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drama çalışması yapılır</w:t>
                  </w:r>
                </w:p>
                <w:p w:rsidR="007064B5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Çok uzak bir ülkede kelebekler varmış ve bu kelebekler yumurtalarını uygun yerlere bırakmış.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7064B5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Bu yumurtalar beklemiş beklemiş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 xml:space="preserve">(bu sırada bütün çocuklar yerde yatarak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yumurta şekli alır)</w:t>
                  </w:r>
                </w:p>
                <w:p w:rsidR="007064B5" w:rsidRPr="00395C6B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 V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e bu yumurtacıklar çatlamaya başlar.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(çocuklar yumurtayı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çatlatma hareketi yapar 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yatarak)</w:t>
                  </w:r>
                </w:p>
                <w:p w:rsidR="007064B5" w:rsidRPr="00395C6B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  Y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umurtanın içinden tırtıllar çıkmaya başlar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(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çocuklar yerde tırtıl gibi sürünmeye hareket etmeye başlar.</w:t>
                  </w:r>
                </w:p>
                <w:p w:rsidR="007064B5" w:rsidRPr="00395C6B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 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Öğretmen yere tırtıllara yemeleri için yaprak atar tırtıllar acıkmıştır ve yaprakları yer.</w:t>
                  </w:r>
                </w:p>
                <w:p w:rsidR="007064B5" w:rsidRPr="00395C6B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Tırtıllar karınlarını doyurmuştur ve çokta yorulmuştur uyumak isterler ancak kendilerine bir ev yapmaları gerekir.</w:t>
                  </w:r>
                </w:p>
                <w:p w:rsidR="007064B5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Çalışırlar çalışırlar ve koza ismini verdileri evlerini yapalar.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(öğretmen ince tülleri örter)</w:t>
                  </w:r>
                </w:p>
                <w:p w:rsidR="007064B5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 Tırtıllar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 xml:space="preserve"> uyurlar uyurlar ve ilkbahar mevsimi yaklaşır havalar ısınır bu kozaların içinden oluşumunu tamamlamış kelebekler çıkmaya başlarlar.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 xml:space="preserve">(çocuklar üzerine örtülmüş olan tülleri kanat yaparlar) </w:t>
                  </w:r>
                </w:p>
                <w:p w:rsidR="007064B5" w:rsidRPr="00395C6B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  U</w:t>
                  </w: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çarlar uçarlar</w:t>
                  </w:r>
                </w:p>
                <w:p w:rsidR="007064B5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95C6B">
                    <w:rPr>
                      <w:rFonts w:ascii="Comic Sans MS" w:hAnsi="Comic Sans MS"/>
                      <w:sz w:val="20"/>
                      <w:szCs w:val="20"/>
                    </w:rPr>
                    <w:t>Evet böylece kelebeklerin oluşumu tamamlanmış olur.</w:t>
                  </w:r>
                </w:p>
                <w:p w:rsidR="007064B5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NOT: ( drama için çocuklara tulum giydirilebilir)</w:t>
                  </w:r>
                </w:p>
                <w:p w:rsidR="007064B5" w:rsidRDefault="007064B5" w:rsidP="00395C6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64B5" w:rsidRPr="005460B8" w:rsidRDefault="007064B5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Panoya kelebeğim oluşum aşamalarını gösteren resimler asılır ve incelenir. Çocukların yorumları paylaşılır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9pt;width:331.5pt;height:20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">
            <v:textbox>
              <w:txbxContent>
                <w:p w:rsidR="007064B5" w:rsidRDefault="007064B5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7064B5" w:rsidRPr="008854B3" w:rsidRDefault="007064B5" w:rsidP="008854B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7064B5" w:rsidRPr="008854B3" w:rsidRDefault="007064B5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Kazanım 1: Nesne/durum/olaya dikkatini verir.</w:t>
                  </w:r>
                </w:p>
                <w:p w:rsidR="007064B5" w:rsidRPr="008854B3" w:rsidRDefault="007064B5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 xml:space="preserve">Dikkat edilmesi gereken nesne/durum/olaya odaklanır. </w:t>
                  </w:r>
                </w:p>
                <w:p w:rsidR="007064B5" w:rsidRPr="008854B3" w:rsidRDefault="007064B5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nesne/durum/olaya yönelik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nesne/durum/olayı ayrıntılarıyla açıklar.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Kazanım 2:Nesne/durum/olayla ilgili tahminde bulunur.</w:t>
                  </w:r>
                </w:p>
                <w:p w:rsidR="007064B5" w:rsidRPr="008854B3" w:rsidRDefault="007064B5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Nesne/durum/olayın ipuçlarını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İpuçlarını birleştirerek tahminini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Gerçek durumu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Tahmini ile gerçek durumu karşılaştırır.</w:t>
                  </w:r>
                </w:p>
                <w:p w:rsidR="007064B5" w:rsidRPr="008854B3" w:rsidRDefault="007064B5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Kazanım 3: Algıladıklarını hatırlar.</w:t>
                  </w:r>
                </w:p>
                <w:p w:rsidR="007064B5" w:rsidRPr="008854B3" w:rsidRDefault="007064B5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 xml:space="preserve">Nesne/durum/olayı bir süre sonra yeniden söyler. </w:t>
                  </w:r>
                </w:p>
                <w:p w:rsidR="007064B5" w:rsidRDefault="007064B5" w:rsidP="008854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54B3">
                    <w:rPr>
                      <w:rFonts w:ascii="Comic Sans MS" w:hAnsi="Comic Sans MS"/>
                      <w:sz w:val="20"/>
                      <w:szCs w:val="20"/>
                    </w:rPr>
                    <w:t>Hatırladıklarını yeni durumlarda kullanır.</w:t>
                  </w:r>
                </w:p>
                <w:p w:rsidR="007064B5" w:rsidRPr="00241D3D" w:rsidRDefault="007064B5" w:rsidP="00241D3D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64B5" w:rsidRDefault="007064B5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064B5" w:rsidRPr="00BB3A48" w:rsidRDefault="007064B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064B5" w:rsidRDefault="007064B5">
      <w:r>
        <w:rPr>
          <w:noProof/>
        </w:rPr>
        <w:pict>
          <v:shape id="Text Box 4" o:spid="_x0000_s1028" type="#_x0000_t202" style="position:absolute;margin-left:-1.1pt;margin-top:275.05pt;width:321pt;height:11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">
            <v:textbox>
              <w:txbxContent>
                <w:p w:rsidR="007064B5" w:rsidRPr="00436F22" w:rsidRDefault="007064B5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7064B5" w:rsidRPr="00436F22" w:rsidRDefault="007064B5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Kelebek resimleri, yaprak , örtü</w:t>
                  </w:r>
                </w:p>
                <w:p w:rsidR="007064B5" w:rsidRDefault="007064B5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7064B5" w:rsidRPr="00890E89" w:rsidRDefault="007064B5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Oluşum, aşamalar,tırtıl,kelebek</w:t>
                  </w:r>
                </w:p>
                <w:p w:rsidR="007064B5" w:rsidRDefault="007064B5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7064B5" w:rsidRPr="009B2D3F" w:rsidRDefault="007064B5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  <w:p w:rsidR="007064B5" w:rsidRPr="00436F22" w:rsidRDefault="007064B5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4.1pt;margin-top:208.3pt;width:324pt;height:42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">
            <v:textbox>
              <w:txbxContent>
                <w:p w:rsidR="007064B5" w:rsidRDefault="007064B5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7064B5" w:rsidRDefault="007064B5" w:rsidP="00890E89">
      <w:r>
        <w:rPr>
          <w:noProof/>
        </w:rPr>
        <w:pict>
          <v:shape id="Text Box 9" o:spid="_x0000_s1030" type="#_x0000_t202" style="position:absolute;margin-left:-1.85pt;margin-top:9.8pt;width:707.25pt;height:68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">
            <v:textbox>
              <w:txbxContent>
                <w:p w:rsidR="007064B5" w:rsidRPr="007706DB" w:rsidRDefault="007064B5" w:rsidP="007706D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7064B5" w:rsidRPr="007706DB" w:rsidRDefault="007064B5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7064B5" w:rsidRDefault="007064B5" w:rsidP="00890E89"/>
    <w:p w:rsidR="007064B5" w:rsidRDefault="007064B5" w:rsidP="00890E89"/>
    <w:p w:rsidR="007064B5" w:rsidRDefault="007064B5" w:rsidP="00890E89"/>
    <w:p w:rsidR="007064B5" w:rsidRDefault="007064B5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7064B5" w:rsidRDefault="007064B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Kelebeğin ilk hali nasıl idi?</w:t>
      </w:r>
    </w:p>
    <w:p w:rsidR="007064B5" w:rsidRDefault="007064B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Tırtıllara ne oldu?</w:t>
      </w:r>
    </w:p>
    <w:p w:rsidR="007064B5" w:rsidRDefault="007064B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Tırtıl neyin içinde uyudu?</w:t>
      </w:r>
    </w:p>
    <w:p w:rsidR="007064B5" w:rsidRDefault="007064B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Koza ne işe yarar?</w:t>
      </w:r>
    </w:p>
    <w:p w:rsidR="007064B5" w:rsidRPr="00A513E1" w:rsidRDefault="007064B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>5.sayı/16</w:t>
      </w:r>
      <w:r w:rsidRPr="00A513E1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A513E1">
        <w:rPr>
          <w:rFonts w:ascii="Comic Sans MS" w:hAnsi="Comic Sans MS"/>
          <w:sz w:val="20"/>
          <w:szCs w:val="20"/>
        </w:rPr>
        <w:t>sayfa yönerge doğrultusunda yapılır</w:t>
      </w:r>
    </w:p>
    <w:p w:rsidR="007064B5" w:rsidRPr="00A513E1" w:rsidRDefault="007064B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7064B5" w:rsidRPr="00A513E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4B5" w:rsidRDefault="007064B5" w:rsidP="00806A98">
      <w:pPr>
        <w:spacing w:after="0" w:line="240" w:lineRule="auto"/>
      </w:pPr>
      <w:r>
        <w:separator/>
      </w:r>
    </w:p>
  </w:endnote>
  <w:endnote w:type="continuationSeparator" w:id="0">
    <w:p w:rsidR="007064B5" w:rsidRDefault="007064B5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4B5" w:rsidRDefault="007064B5">
    <w:pPr>
      <w:pStyle w:val="Footer"/>
    </w:pPr>
  </w:p>
  <w:p w:rsidR="007064B5" w:rsidRDefault="007064B5">
    <w:pPr>
      <w:pStyle w:val="Footer"/>
    </w:pPr>
  </w:p>
  <w:p w:rsidR="007064B5" w:rsidRDefault="007064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4B5" w:rsidRDefault="007064B5" w:rsidP="00806A98">
      <w:pPr>
        <w:spacing w:after="0" w:line="240" w:lineRule="auto"/>
      </w:pPr>
      <w:r>
        <w:separator/>
      </w:r>
    </w:p>
  </w:footnote>
  <w:footnote w:type="continuationSeparator" w:id="0">
    <w:p w:rsidR="007064B5" w:rsidRDefault="007064B5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86EC8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D4F99"/>
    <w:rsid w:val="002F7B42"/>
    <w:rsid w:val="0030759F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730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2707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6E62E9"/>
    <w:rsid w:val="00705541"/>
    <w:rsid w:val="007064B5"/>
    <w:rsid w:val="0072462E"/>
    <w:rsid w:val="00764F63"/>
    <w:rsid w:val="007706DB"/>
    <w:rsid w:val="00774F9B"/>
    <w:rsid w:val="0077576E"/>
    <w:rsid w:val="007C3982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B5EBB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44B0E"/>
    <w:rsid w:val="00C644FA"/>
    <w:rsid w:val="00C66B23"/>
    <w:rsid w:val="00C779FA"/>
    <w:rsid w:val="00C903B4"/>
    <w:rsid w:val="00CA20A7"/>
    <w:rsid w:val="00CC216B"/>
    <w:rsid w:val="00CE11E7"/>
    <w:rsid w:val="00CE53FE"/>
    <w:rsid w:val="00CE6E6F"/>
    <w:rsid w:val="00D94A26"/>
    <w:rsid w:val="00DA0801"/>
    <w:rsid w:val="00DE524A"/>
    <w:rsid w:val="00E1402F"/>
    <w:rsid w:val="00E4402B"/>
    <w:rsid w:val="00E47557"/>
    <w:rsid w:val="00E54A56"/>
    <w:rsid w:val="00E614B8"/>
    <w:rsid w:val="00E823BB"/>
    <w:rsid w:val="00E8439E"/>
    <w:rsid w:val="00E9352F"/>
    <w:rsid w:val="00E9611D"/>
    <w:rsid w:val="00EC3288"/>
    <w:rsid w:val="00EC6C15"/>
    <w:rsid w:val="00ED34F9"/>
    <w:rsid w:val="00ED4543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5770E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F9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85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3</Pages>
  <Words>151</Words>
  <Characters>865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9</cp:revision>
  <dcterms:created xsi:type="dcterms:W3CDTF">2015-07-07T17:38:00Z</dcterms:created>
  <dcterms:modified xsi:type="dcterms:W3CDTF">2016-08-27T19:53:00Z</dcterms:modified>
</cp:coreProperties>
</file>